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1D06" w:rsidRDefault="004E1D06" w:rsidP="004E1D0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WHYTWAY</w:t>
      </w:r>
      <w:r>
        <w:t xml:space="preserve">     </w:t>
      </w:r>
      <w:proofErr w:type="gramStart"/>
      <w:r>
        <w:t xml:space="preserve">   (</w:t>
      </w:r>
      <w:proofErr w:type="gramEnd"/>
      <w:r>
        <w:t>fl.1497)</w:t>
      </w:r>
    </w:p>
    <w:p w:rsidR="004E1D06" w:rsidRDefault="004E1D06" w:rsidP="004E1D0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Canterbury. Tanner.</w:t>
      </w:r>
    </w:p>
    <w:p w:rsidR="004E1D06" w:rsidRDefault="004E1D06" w:rsidP="004E1D0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E1D06" w:rsidRDefault="004E1D06" w:rsidP="004E1D0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E1D06" w:rsidRDefault="004E1D06" w:rsidP="004E1D0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1497</w:t>
      </w:r>
      <w:r>
        <w:tab/>
        <w:t xml:space="preserve">He made his Will.   (Plomer 509)             </w:t>
      </w:r>
    </w:p>
    <w:p w:rsidR="004E1D06" w:rsidRDefault="004E1D06" w:rsidP="004E1D0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E1D06" w:rsidRDefault="004E1D06" w:rsidP="004E1D0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E1D06" w:rsidRDefault="004E1D06" w:rsidP="004E1D0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3 February 2018</w:t>
      </w:r>
    </w:p>
    <w:p w:rsidR="006B2F86" w:rsidRPr="00E71FC3" w:rsidRDefault="004E1D0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1D06" w:rsidRDefault="004E1D06" w:rsidP="00E71FC3">
      <w:pPr>
        <w:spacing w:after="0" w:line="240" w:lineRule="auto"/>
      </w:pPr>
      <w:r>
        <w:separator/>
      </w:r>
    </w:p>
  </w:endnote>
  <w:endnote w:type="continuationSeparator" w:id="0">
    <w:p w:rsidR="004E1D06" w:rsidRDefault="004E1D0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1D06" w:rsidRDefault="004E1D06" w:rsidP="00E71FC3">
      <w:pPr>
        <w:spacing w:after="0" w:line="240" w:lineRule="auto"/>
      </w:pPr>
      <w:r>
        <w:separator/>
      </w:r>
    </w:p>
  </w:footnote>
  <w:footnote w:type="continuationSeparator" w:id="0">
    <w:p w:rsidR="004E1D06" w:rsidRDefault="004E1D0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D06"/>
    <w:rsid w:val="001A7C09"/>
    <w:rsid w:val="004E1D0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DA62C3-0BCB-4391-87E8-52DB3E41C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2018-02-23T16:03:00Z</dcterms:created>
  <dcterms:modified xsi:type="dcterms:W3CDTF">2018-02-23T16:04:00Z</dcterms:modified>
</cp:coreProperties>
</file>